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334" w:rsidRPr="00A40CD1" w:rsidRDefault="00A40CD1" w:rsidP="00C051C4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A40CD1">
        <w:rPr>
          <w:b/>
          <w:sz w:val="28"/>
          <w:szCs w:val="28"/>
        </w:rPr>
        <w:t>Ученици Купа България гр.Плевен 16.03 - 20.03.2021</w:t>
      </w:r>
      <w:r w:rsidR="00C051C4">
        <w:rPr>
          <w:b/>
          <w:sz w:val="28"/>
          <w:szCs w:val="28"/>
        </w:rPr>
        <w:t>г.</w:t>
      </w:r>
    </w:p>
    <w:p w:rsid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A40CD1">
        <w:rPr>
          <w:b/>
          <w:sz w:val="28"/>
          <w:szCs w:val="28"/>
        </w:rPr>
        <w:t>Индивидуално класиране</w:t>
      </w:r>
    </w:p>
    <w:p w:rsidR="00A40CD1" w:rsidRDefault="003F56CB" w:rsidP="003F56CB">
      <w:pPr>
        <w:tabs>
          <w:tab w:val="left" w:pos="1336"/>
        </w:tabs>
        <w:spacing w:line="360" w:lineRule="auto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40CD1" w:rsidRP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A40CD1" w:rsidRDefault="00A40CD1" w:rsidP="00FE249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32 кг.</w:t>
      </w:r>
    </w:p>
    <w:p w:rsidR="00FE2498" w:rsidRPr="00A40CD1" w:rsidRDefault="00FE2498" w:rsidP="00FE2498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Лоренцо Димитров - Самоков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Янис Янков – Самоков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Симеон Соколов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Васко Маринов – Спартак Плевен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Георги Гълъбов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Божидар Даскалов – Първенец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7. Кирил Спасов – Ладимекс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34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Илия Калчев – Лаута Арми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2. Георги Георгиев – Варна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Алекс Георгиев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sz w:val="24"/>
          <w:szCs w:val="24"/>
        </w:rPr>
        <w:t xml:space="preserve">4. </w:t>
      </w:r>
      <w:r w:rsidRPr="00A40CD1">
        <w:rPr>
          <w:b/>
          <w:sz w:val="24"/>
          <w:szCs w:val="24"/>
        </w:rPr>
        <w:t>Танер Ангелов – Севдалин Василев Хасково - Дисквалификация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Николай Карабойков – ЦСКА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Иван Начев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Альоша Манолов – Самоков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8. Красиир Спасов – Ладимекс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9. Денислав Кръстев – Ладимекс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10. Димитър Панталеев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11. Сашо Борисов – КПВ</w:t>
      </w:r>
    </w:p>
    <w:p w:rsid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>Категория до 36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Йоан Христов – Левски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Денислав Николаев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Иво Димитров – Черно море Варна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Исус Димитров – Локомотив София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5. Георги Георгиев </w:t>
      </w:r>
      <w:r>
        <w:rPr>
          <w:sz w:val="24"/>
          <w:szCs w:val="24"/>
        </w:rPr>
        <w:t>–</w:t>
      </w:r>
      <w:r w:rsidRPr="00A40CD1">
        <w:rPr>
          <w:sz w:val="24"/>
          <w:szCs w:val="24"/>
        </w:rPr>
        <w:t xml:space="preserve">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38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Атанас Динков – Лаута Арми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Антонио Дамянов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Свилен Свиленов – Левски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Георги Тобошаров – Доростол Силистра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Иван Христов – ЦСКА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Десислав Божинов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Бернардо Василев – Червен Бряг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8. Митко Митов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9. Силян Попов – Левски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10. Александър Гюров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40 кг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Светослав Стратиев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Серхан Стефанов – Стара Загора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Латин Димитров – Сторм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Емил Спасов – Сторм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Богомил Киров – Таланти Лом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Димчо Кунчев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Божидар Митев – ЦСКА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lastRenderedPageBreak/>
        <w:t>8. Мони Илиев – Бургас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9. Николай Събев – Русе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10. Лазар Маринов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11. Симеон Вълев – Черно Море Варна</w:t>
      </w:r>
    </w:p>
    <w:p w:rsidR="00A40CD1" w:rsidRP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42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Ангел Димитров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Асен Асенков – Таланти Лом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Ангел Мартинов – Стара Загора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Асен Ангелов – Бургас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Ростислав Василев – Корнер Варна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Борислав Андреев – Локомотив Русе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7. Сали Сали – Севдалин Василев Хасково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8. Пресиян Стефанов – Доростол Силистра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9. Владимир Давидов – Лаута Арми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10. Десислав Колев – Доростол Силистра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11. Боян Спасов – Сторм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12. Асен Янакиев – Спартак Плевен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13. Кирил Огнянов - Сторм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14. Християн Чобанов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44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Янко Илиев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Илия Асенов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Светлин Дамянов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Емре Алиосман – Добруджа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Димитър Божилов – Левски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Красимир Красимиров – Пирин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lastRenderedPageBreak/>
        <w:t>7. Борислав Караколев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8. Рашо Данг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9. Серкан Сали – Севдалин Василев Хасково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10. Владислав Димитров – Локомотив Русе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11. Вилимир Радев – Русе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12. Румен Асенов – Стара Загора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13. Айхан Хасанов – Русе</w:t>
      </w:r>
    </w:p>
    <w:p w:rsidR="00FE2498" w:rsidRPr="00A40CD1" w:rsidRDefault="00FE2498" w:rsidP="00A40C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46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Петър Петков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Найден Димитров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Стоян Ангелов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Деян Михайлов – Добруджа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Милен Видински – Славия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Румен Найденов – КПВ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Славчо Асенов -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48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Манчо Методиев – ЦСКА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Мариян Филипов – Ямбол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Александър Бонев – ЦСКА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Сенатор Асенков – Таланти Лом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5. Виктор Огнянов – Ладимекс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Емил Цветанов – Таланти Лом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t>Категория до 50 кг</w:t>
      </w:r>
      <w:r w:rsidRPr="00A40CD1">
        <w:rPr>
          <w:sz w:val="24"/>
          <w:szCs w:val="24"/>
        </w:rPr>
        <w:t xml:space="preserve"> 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Джан Ахмедов – Лаута Арми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Александър Ганев – Варна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Джеляйдин Хюсеинов – Русе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Иван Гаврилов – Тракиец Пазарджик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Петър Костов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Никола Клявков – Първенец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Виктор Митев – Доростол Силистра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8. Кристиан Торлаков – Варна</w:t>
      </w:r>
    </w:p>
    <w:p w:rsidR="00A40CD1" w:rsidRPr="00A40CD1" w:rsidRDefault="00A40CD1" w:rsidP="00A40CD1">
      <w:pPr>
        <w:spacing w:line="360" w:lineRule="auto"/>
        <w:jc w:val="both"/>
        <w:rPr>
          <w:b/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52 кг.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Динко Джан – Доростол Силистра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Виктор Георгиев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Георги Ярмазов -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54 кг.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Стилиян Георгиев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Илиан Костов – Спартак Плевен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Трайчо Трайчов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Димитър Дидов – Миньор Перник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Генади Тошков – Таланти Лом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Йордан Спахиев – Спартак Плевен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Алекс Стоев – Севдалин Василев Хасково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8. Веселин Вълев – Стара Загора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>Категория до 57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Стефан Димитров – Сторм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Антон Цветанов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Кристиан Наков – Доростол Силистра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Александър Гърбев – ЦСКА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Марчело Кирилов – Червен Бряг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Иван Чаушев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Ремзи Шукри – Севдалин Василев Хасково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8. Ивелин Иванов – Добруджа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9. Януш Димитров – Славия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10. Тонислав Георгиев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11. Тони Симеонов – Корнер Варна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60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Ивайло Георгиев – Русе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Емануил Йосифов – Таланти Лом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Ремзи Ремзи – Олимпия Разград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Христо Илиев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Кемал Кемалов – Ямбол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Руси Пешев – Славия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Константин Цветанов – Спартак Плевен</w:t>
      </w:r>
    </w:p>
    <w:p w:rsidR="009D5831" w:rsidRDefault="009D5831" w:rsidP="00C051C4">
      <w:pPr>
        <w:spacing w:line="360" w:lineRule="auto"/>
        <w:jc w:val="both"/>
        <w:rPr>
          <w:b/>
          <w:sz w:val="24"/>
          <w:szCs w:val="24"/>
        </w:rPr>
      </w:pPr>
    </w:p>
    <w:p w:rsidR="00FE2498" w:rsidRPr="00A40CD1" w:rsidRDefault="00A40CD1" w:rsidP="00C051C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63 кг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Сами Халил – Първенец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Нино Николаев – ЦСКА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Илия Спасов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Виктор Тотков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Димитър Митрев - Лъвовете</w:t>
      </w:r>
    </w:p>
    <w:p w:rsidR="00A40CD1" w:rsidRP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66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Илия Иванов – АСК Сливен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Алекс Нейков – Червен Бряг</w:t>
      </w:r>
    </w:p>
    <w:p w:rsidR="00A40CD1" w:rsidRP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70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Добромир Илиев – Добруджа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Красимир Трендафилов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Калоян Калинов – Миньор Перник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Алекс Кисов – Пирин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Георги Капелов – Спартак Плевен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Марин Асенов – Добрич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Янислав Шамбов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8. Стефан Симеонов - Сторм</w:t>
      </w:r>
    </w:p>
    <w:p w:rsidR="00A40CD1" w:rsidRP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9D5831" w:rsidRPr="00A40CD1" w:rsidRDefault="00A40CD1" w:rsidP="009D583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75 кг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Пламен Пиринов – Лаута Арми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Божидар Стоянов – Левски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Милиян Ангелов – Спарта Монтана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Огнян Янков – Славия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Стоян Петров - Беласица</w:t>
      </w:r>
    </w:p>
    <w:p w:rsidR="00A40CD1" w:rsidRP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80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Иван Хаджииванов – Беласица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Петър Костадинов – Севдалин Василев Хасково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Венцислав Митев – Пирин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lastRenderedPageBreak/>
        <w:t>4. Красимир Мемов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Наско Ангелов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Красимир Ангелов – Кико</w:t>
      </w:r>
    </w:p>
    <w:p w:rsidR="00A40CD1" w:rsidRPr="00A40CD1" w:rsidRDefault="00A40CD1" w:rsidP="00FE2498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90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Станислав Георгиев - Кико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Алекс Митрев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+ 90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Илиян Димитров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Атанас Митрев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Мартин Иванов – КПВ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Мартин Иванов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Алекс Маринов – Добрич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Дилян Петров - Сторм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36"/>
          <w:szCs w:val="36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C051C4" w:rsidRDefault="00A40CD1" w:rsidP="00C051C4">
      <w:pPr>
        <w:spacing w:line="360" w:lineRule="auto"/>
        <w:ind w:left="2124" w:firstLine="708"/>
        <w:jc w:val="center"/>
        <w:rPr>
          <w:b/>
          <w:sz w:val="40"/>
          <w:szCs w:val="40"/>
        </w:rPr>
      </w:pPr>
      <w:bookmarkStart w:id="0" w:name="_GoBack"/>
      <w:bookmarkEnd w:id="0"/>
      <w:r w:rsidRPr="00C051C4">
        <w:rPr>
          <w:b/>
          <w:sz w:val="40"/>
          <w:szCs w:val="40"/>
        </w:rPr>
        <w:t>БФБОКС</w:t>
      </w:r>
    </w:p>
    <w:p w:rsidR="00E37B84" w:rsidRPr="00E37B84" w:rsidRDefault="00E37B84" w:rsidP="00E37B84">
      <w:pPr>
        <w:spacing w:line="360" w:lineRule="auto"/>
        <w:ind w:firstLine="360"/>
        <w:jc w:val="both"/>
        <w:rPr>
          <w:sz w:val="28"/>
          <w:szCs w:val="28"/>
        </w:rPr>
      </w:pPr>
    </w:p>
    <w:p w:rsidR="00E37B84" w:rsidRPr="00E37B84" w:rsidRDefault="00E37B84" w:rsidP="00E37B84">
      <w:pPr>
        <w:spacing w:line="360" w:lineRule="auto"/>
        <w:ind w:firstLine="360"/>
        <w:jc w:val="both"/>
        <w:rPr>
          <w:b/>
          <w:sz w:val="28"/>
          <w:szCs w:val="28"/>
        </w:rPr>
      </w:pPr>
    </w:p>
    <w:p w:rsidR="00E37B84" w:rsidRPr="00E37B84" w:rsidRDefault="00E37B84" w:rsidP="00E37B84">
      <w:pPr>
        <w:spacing w:line="360" w:lineRule="auto"/>
        <w:jc w:val="both"/>
        <w:rPr>
          <w:b/>
          <w:sz w:val="28"/>
          <w:szCs w:val="28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144764">
      <w:pPr>
        <w:ind w:left="-567" w:right="-567"/>
      </w:pPr>
    </w:p>
    <w:sectPr w:rsidR="00576D0A" w:rsidRPr="00144764" w:rsidSect="001447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53F" w:rsidRDefault="0051353F" w:rsidP="00144764">
      <w:r>
        <w:separator/>
      </w:r>
    </w:p>
  </w:endnote>
  <w:endnote w:type="continuationSeparator" w:id="0">
    <w:p w:rsidR="0051353F" w:rsidRDefault="0051353F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53F" w:rsidRDefault="0051353F" w:rsidP="00144764">
      <w:r>
        <w:separator/>
      </w:r>
    </w:p>
  </w:footnote>
  <w:footnote w:type="continuationSeparator" w:id="0">
    <w:p w:rsidR="0051353F" w:rsidRDefault="0051353F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231BCD"/>
    <w:rsid w:val="002A4A8E"/>
    <w:rsid w:val="002B562C"/>
    <w:rsid w:val="00301B24"/>
    <w:rsid w:val="003302ED"/>
    <w:rsid w:val="00360D20"/>
    <w:rsid w:val="003A6937"/>
    <w:rsid w:val="003B3334"/>
    <w:rsid w:val="003F56CB"/>
    <w:rsid w:val="004035AA"/>
    <w:rsid w:val="00455917"/>
    <w:rsid w:val="0051353F"/>
    <w:rsid w:val="00570DB0"/>
    <w:rsid w:val="005767CF"/>
    <w:rsid w:val="00576D0A"/>
    <w:rsid w:val="005A282E"/>
    <w:rsid w:val="005F49F3"/>
    <w:rsid w:val="00637BA4"/>
    <w:rsid w:val="006C5163"/>
    <w:rsid w:val="0076018A"/>
    <w:rsid w:val="00803AE2"/>
    <w:rsid w:val="00853C82"/>
    <w:rsid w:val="00917784"/>
    <w:rsid w:val="009A1F15"/>
    <w:rsid w:val="009B237E"/>
    <w:rsid w:val="009D5831"/>
    <w:rsid w:val="00A212AD"/>
    <w:rsid w:val="00A40CD1"/>
    <w:rsid w:val="00B215F5"/>
    <w:rsid w:val="00C051C4"/>
    <w:rsid w:val="00C73178"/>
    <w:rsid w:val="00CB5611"/>
    <w:rsid w:val="00D512D9"/>
    <w:rsid w:val="00D876C6"/>
    <w:rsid w:val="00DE427D"/>
    <w:rsid w:val="00E238F0"/>
    <w:rsid w:val="00E37B84"/>
    <w:rsid w:val="00E85C8F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6E5F7E"/>
  <w15:docId w15:val="{676B9230-5949-44E9-A5AC-E710C2568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20</TotalTime>
  <Pages>1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17</cp:revision>
  <dcterms:created xsi:type="dcterms:W3CDTF">2021-03-31T06:16:00Z</dcterms:created>
  <dcterms:modified xsi:type="dcterms:W3CDTF">2021-07-15T12:47:00Z</dcterms:modified>
</cp:coreProperties>
</file>